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7DF3" w14:textId="77777777" w:rsidR="0080264C" w:rsidRDefault="0080264C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69C44DBB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47654052">
        <w:rPr>
          <w:rFonts w:cs="Arial"/>
        </w:rPr>
        <w:t xml:space="preserve">Številka: </w:t>
      </w:r>
      <w:r w:rsidR="002E6603">
        <w:rPr>
          <w:rFonts w:cs="Arial"/>
        </w:rPr>
        <w:t>92.2026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3A44BA" w:rsidRDefault="001D2599" w:rsidP="001D2599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6BBC54CF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3B3F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8E84" w14:textId="77777777" w:rsidR="006475CF" w:rsidRDefault="006475CF">
      <w:r>
        <w:separator/>
      </w:r>
    </w:p>
  </w:endnote>
  <w:endnote w:type="continuationSeparator" w:id="0">
    <w:p w14:paraId="7924AEA9" w14:textId="77777777" w:rsidR="006475CF" w:rsidRDefault="0064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2D947" w14:textId="77777777" w:rsidR="0034595E" w:rsidRDefault="0034595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6261C8D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188E4" w14:textId="77777777" w:rsidR="006475CF" w:rsidRDefault="006475CF">
      <w:r>
        <w:separator/>
      </w:r>
    </w:p>
  </w:footnote>
  <w:footnote w:type="continuationSeparator" w:id="0">
    <w:p w14:paraId="35959C35" w14:textId="77777777" w:rsidR="006475CF" w:rsidRDefault="0064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3A32" w14:textId="77777777" w:rsidR="0034595E" w:rsidRDefault="003459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80264C">
      <w:tc>
        <w:tcPr>
          <w:tcW w:w="4039" w:type="dxa"/>
        </w:tcPr>
        <w:p w14:paraId="3FB0E207" w14:textId="77777777" w:rsidR="00370866" w:rsidRDefault="0034595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1D51AB0" wp14:editId="176DB43F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C5284D9" w14:textId="45B953EA" w:rsidR="0034595E" w:rsidRPr="00C0552D" w:rsidRDefault="0034595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80264C">
      <w:tc>
        <w:tcPr>
          <w:tcW w:w="4039" w:type="dxa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9566734">
    <w:abstractNumId w:val="3"/>
  </w:num>
  <w:num w:numId="2" w16cid:durableId="1552305875">
    <w:abstractNumId w:val="6"/>
  </w:num>
  <w:num w:numId="3" w16cid:durableId="1562642308">
    <w:abstractNumId w:val="7"/>
  </w:num>
  <w:num w:numId="4" w16cid:durableId="43263553">
    <w:abstractNumId w:val="2"/>
  </w:num>
  <w:num w:numId="5" w16cid:durableId="1869179239">
    <w:abstractNumId w:val="1"/>
  </w:num>
  <w:num w:numId="6" w16cid:durableId="2009677515">
    <w:abstractNumId w:val="0"/>
  </w:num>
  <w:num w:numId="7" w16cid:durableId="1446003001">
    <w:abstractNumId w:val="4"/>
  </w:num>
  <w:num w:numId="8" w16cid:durableId="1236011692">
    <w:abstractNumId w:val="8"/>
  </w:num>
  <w:num w:numId="9" w16cid:durableId="1537960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75944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603"/>
    <w:rsid w:val="002E6B63"/>
    <w:rsid w:val="002F0041"/>
    <w:rsid w:val="002F4A61"/>
    <w:rsid w:val="002F68A9"/>
    <w:rsid w:val="00301033"/>
    <w:rsid w:val="00315EE6"/>
    <w:rsid w:val="00325D8B"/>
    <w:rsid w:val="00326834"/>
    <w:rsid w:val="0034595E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236B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22FB"/>
    <w:rsid w:val="0051745B"/>
    <w:rsid w:val="005255EB"/>
    <w:rsid w:val="0053151F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75CF"/>
    <w:rsid w:val="0065152F"/>
    <w:rsid w:val="00662D8F"/>
    <w:rsid w:val="0066332D"/>
    <w:rsid w:val="00670A28"/>
    <w:rsid w:val="00670D1D"/>
    <w:rsid w:val="00674BE5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B5CF2"/>
    <w:rsid w:val="007B7C6A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0264C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EE7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335FD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6CF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6F5F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47654052"/>
    <w:rsid w:val="4F22F36C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C3F98-91A2-41D4-837D-277D91137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D93BB-5ED9-464C-813B-B1AD0D9D08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142</Words>
  <Characters>816</Characters>
  <Application>Microsoft Office Word</Application>
  <DocSecurity>0</DocSecurity>
  <Lines>6</Lines>
  <Paragraphs>1</Paragraphs>
  <ScaleCrop>false</ScaleCrop>
  <Company>ZRSBR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90</cp:revision>
  <cp:lastPrinted>2016-06-20T06:28:00Z</cp:lastPrinted>
  <dcterms:created xsi:type="dcterms:W3CDTF">2015-02-19T08:08:00Z</dcterms:created>
  <dcterms:modified xsi:type="dcterms:W3CDTF">2026-04-20T11:34:00Z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